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0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Приложение 2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к решению Березинского сельского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Совета народных депутатов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D70168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От</w:t>
            </w:r>
            <w:r>
              <w:rPr>
                <w:rFonts w:ascii="Times New Roman" w:hAnsi="Times New Roman"/>
                <w:lang w:eastAsia="ru-RU"/>
              </w:rPr>
              <w:t xml:space="preserve">  27 .05.</w:t>
            </w:r>
            <w:r w:rsidRPr="004D24EB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26</w:t>
            </w:r>
            <w:r w:rsidRPr="004D24EB">
              <w:rPr>
                <w:rFonts w:ascii="Times New Roman" w:hAnsi="Times New Roman"/>
                <w:lang w:eastAsia="ru-RU"/>
              </w:rPr>
              <w:t>г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D24EB">
              <w:rPr>
                <w:rFonts w:ascii="Times New Roman" w:hAnsi="Times New Roman"/>
                <w:lang w:eastAsia="ru-RU"/>
              </w:rPr>
              <w:t>.№</w:t>
            </w:r>
            <w:r>
              <w:rPr>
                <w:rFonts w:ascii="Times New Roman" w:hAnsi="Times New Roman"/>
                <w:lang w:eastAsia="ru-RU"/>
              </w:rPr>
              <w:t>5-95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</w:tr>
      <w:tr w:rsidR="00F56AD0" w:rsidRPr="008041F5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6C6632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Расходы бюджета Березинско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hAnsi="Times New Roman"/>
                <w:b/>
                <w:bCs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hAnsi="Times New Roman"/>
                <w:b/>
                <w:bCs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я Унечского муниципального района Брянской </w:t>
            </w:r>
          </w:p>
        </w:tc>
      </w:tr>
      <w:tr w:rsidR="00F56AD0" w:rsidRPr="008041F5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D7016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области </w:t>
            </w: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25</w:t>
            </w:r>
            <w:r w:rsidRPr="004D24EB">
              <w:rPr>
                <w:rFonts w:ascii="Times New Roman" w:hAnsi="Times New Roman"/>
                <w:b/>
                <w:bCs/>
                <w:lang w:eastAsia="ru-RU"/>
              </w:rPr>
              <w:t xml:space="preserve"> год по ведомственной структуре расходов бюджета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right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(рублей)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ПР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D7016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Кассовое исполнение за 20</w:t>
            </w:r>
            <w:r>
              <w:rPr>
                <w:rFonts w:ascii="Times New Roman" w:hAnsi="Times New Roman"/>
                <w:lang w:eastAsia="ru-RU"/>
              </w:rPr>
              <w:t>25</w:t>
            </w:r>
            <w:r w:rsidRPr="004D24EB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6466378,66</w:t>
            </w:r>
          </w:p>
        </w:tc>
      </w:tr>
      <w:tr w:rsidR="00F56AD0" w:rsidRPr="008041F5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1910960,42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4D24EB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041F5">
              <w:rPr>
                <w:rFonts w:ascii="Times New Roman" w:hAnsi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9B5E6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1880540,42</w:t>
            </w:r>
          </w:p>
        </w:tc>
      </w:tr>
      <w:tr w:rsidR="00F56AD0" w:rsidRPr="008041F5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4D24E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710436,06</w:t>
            </w:r>
          </w:p>
        </w:tc>
      </w:tr>
      <w:tr w:rsidR="00F56AD0" w:rsidRPr="008041F5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710436,06</w:t>
            </w:r>
          </w:p>
        </w:tc>
      </w:tr>
      <w:tr w:rsidR="00F56AD0" w:rsidRPr="008041F5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710436,06</w:t>
            </w:r>
          </w:p>
        </w:tc>
      </w:tr>
      <w:tr w:rsidR="00F56AD0" w:rsidRPr="008041F5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A47BE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F56AD0" w:rsidRPr="008041F5" w:rsidRDefault="00F56AD0" w:rsidP="004D24E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1170004,36</w:t>
            </w:r>
          </w:p>
        </w:tc>
      </w:tr>
      <w:tr w:rsidR="00F56AD0" w:rsidRPr="008041F5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8041F5" w:rsidRDefault="00F56AD0" w:rsidP="004D24E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56AD0" w:rsidRPr="004D24EB" w:rsidRDefault="00F56AD0" w:rsidP="004D24EB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4D24EB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1052132,98</w:t>
            </w:r>
          </w:p>
        </w:tc>
      </w:tr>
      <w:tr w:rsidR="00F56AD0" w:rsidRPr="008041F5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1052132,98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111871,38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111871,38</w:t>
            </w:r>
          </w:p>
        </w:tc>
      </w:tr>
      <w:tr w:rsidR="00F56AD0" w:rsidRPr="008041F5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6000,00</w:t>
            </w:r>
          </w:p>
        </w:tc>
      </w:tr>
      <w:tr w:rsidR="00F56AD0" w:rsidRPr="008041F5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6000,00</w:t>
            </w:r>
          </w:p>
        </w:tc>
      </w:tr>
      <w:tr w:rsidR="00F56AD0" w:rsidRPr="008041F5" w:rsidTr="0012665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126658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F56AD0" w:rsidRPr="008041F5" w:rsidRDefault="00F56AD0" w:rsidP="0012665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100,00</w:t>
            </w:r>
          </w:p>
        </w:tc>
      </w:tr>
      <w:tr w:rsidR="00F56AD0" w:rsidRPr="008041F5" w:rsidTr="0012665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12665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  <w:p w:rsidR="00F56AD0" w:rsidRPr="008041F5" w:rsidRDefault="00F56AD0" w:rsidP="0012665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100,00</w:t>
            </w:r>
          </w:p>
        </w:tc>
      </w:tr>
      <w:tr w:rsidR="00F56AD0" w:rsidRPr="008041F5" w:rsidTr="0012665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12665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  <w:p w:rsidR="00F56AD0" w:rsidRPr="008041F5" w:rsidRDefault="00F56AD0" w:rsidP="0012665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100,00</w:t>
            </w:r>
          </w:p>
        </w:tc>
      </w:tr>
      <w:tr w:rsidR="00F56AD0" w:rsidRPr="008041F5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420,00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420,00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CA04D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  <w:p w:rsidR="00F56AD0" w:rsidRPr="004D24EB" w:rsidRDefault="00F56AD0" w:rsidP="00CA04DC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420,00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>
            <w:pPr>
              <w:rPr>
                <w:color w:val="000000"/>
              </w:rPr>
            </w:pPr>
            <w:r w:rsidRPr="008041F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A4309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30000,00</w:t>
            </w:r>
          </w:p>
        </w:tc>
      </w:tr>
      <w:tr w:rsidR="00F56AD0" w:rsidRPr="008041F5" w:rsidTr="00D7016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D0" w:rsidRPr="008041F5" w:rsidRDefault="00F56AD0">
            <w:pPr>
              <w:rPr>
                <w:color w:val="000000"/>
              </w:rPr>
            </w:pPr>
            <w:r w:rsidRPr="008041F5">
              <w:rPr>
                <w:color w:val="000000"/>
              </w:rPr>
              <w:t>Оценка имущества признания прав и регулирования отношений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>
            <w:pPr>
              <w:rPr>
                <w:color w:val="000000"/>
              </w:rPr>
            </w:pPr>
            <w:r w:rsidRPr="008041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>
            <w:r w:rsidRPr="008041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266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D75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CA04DC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8041F5">
              <w:rPr>
                <w:rFonts w:ascii="Times New Roman" w:hAnsi="Times New Roman"/>
                <w:b/>
                <w:bCs/>
              </w:rPr>
              <w:t>Национальная оборона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164151,00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8041F5">
              <w:rPr>
                <w:rFonts w:ascii="Times New Roman" w:hAnsi="Times New Roman"/>
                <w:b/>
                <w:bCs/>
              </w:rPr>
              <w:t>Мобилизационная и вневойсковая подготовка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164151,00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164151,00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164066,91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041F5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164066,91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Закупка товаров, работ и услуг для обеспечения  государственных (муниципальных) нужд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84,09</w:t>
            </w:r>
          </w:p>
        </w:tc>
      </w:tr>
      <w:tr w:rsidR="00F56AD0" w:rsidRPr="008041F5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Pr="004D24EB">
              <w:rPr>
                <w:rFonts w:ascii="Times New Roman" w:hAnsi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84,09</w:t>
            </w:r>
          </w:p>
        </w:tc>
      </w:tr>
      <w:tr w:rsidR="00F56AD0" w:rsidRPr="008041F5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59676,94</w:t>
            </w:r>
          </w:p>
        </w:tc>
      </w:tr>
      <w:tr w:rsidR="00F56AD0" w:rsidRPr="008041F5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59676,94</w:t>
            </w:r>
          </w:p>
        </w:tc>
      </w:tr>
      <w:tr w:rsidR="00F56AD0" w:rsidRPr="008041F5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lang w:eastAsia="ru-RU"/>
              </w:rPr>
            </w:pPr>
            <w:r w:rsidRPr="004D24EB">
              <w:rPr>
                <w:rFonts w:ascii="Times New Roman" w:hAnsi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03</w:t>
            </w:r>
            <w:r w:rsidRPr="004D24EB">
              <w:rPr>
                <w:rFonts w:ascii="Times New Roman" w:hAnsi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59676,94</w:t>
            </w:r>
          </w:p>
        </w:tc>
      </w:tr>
      <w:tr w:rsidR="00F56AD0" w:rsidRPr="008041F5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03</w:t>
            </w:r>
            <w:r w:rsidRPr="004D24EB">
              <w:rPr>
                <w:rFonts w:ascii="Times New Roman" w:hAnsi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59676,94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03</w:t>
            </w:r>
            <w:r w:rsidRPr="004D24EB">
              <w:rPr>
                <w:rFonts w:ascii="Times New Roman" w:hAnsi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59676,94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1438061,83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55760,00</w:t>
            </w:r>
          </w:p>
        </w:tc>
      </w:tr>
      <w:tr w:rsidR="00F56AD0" w:rsidRPr="008041F5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  <w:color w:val="FF0000"/>
              </w:rPr>
            </w:pPr>
            <w:r w:rsidRPr="008041F5">
              <w:rPr>
                <w:rFonts w:ascii="Times New Roman" w:hAnsi="Times New Roman"/>
                <w:color w:val="FF0000"/>
              </w:rPr>
              <w:t>Содержание, текущий  и капитальный ремонт и обеспечение безопасности гидротехнических сооружений</w:t>
            </w:r>
          </w:p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04</w:t>
            </w:r>
            <w:r w:rsidRPr="004D24EB">
              <w:rPr>
                <w:rFonts w:ascii="Times New Roman" w:hAnsi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55760,00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04</w:t>
            </w:r>
            <w:r w:rsidRPr="004D24EB">
              <w:rPr>
                <w:rFonts w:ascii="Times New Roman" w:hAnsi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55760,00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156D9E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04</w:t>
            </w:r>
            <w:r w:rsidRPr="004D24EB">
              <w:rPr>
                <w:rFonts w:ascii="Times New Roman" w:hAnsi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55760,00</w:t>
            </w:r>
          </w:p>
        </w:tc>
      </w:tr>
      <w:tr w:rsidR="00F56AD0" w:rsidRPr="008041F5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1382301,83</w:t>
            </w:r>
          </w:p>
        </w:tc>
      </w:tr>
      <w:tr w:rsidR="00F56AD0" w:rsidRPr="008041F5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8041F5" w:rsidRDefault="00F56AD0" w:rsidP="002049D0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F56AD0" w:rsidRPr="004D24EB" w:rsidRDefault="00F56AD0" w:rsidP="002049D0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05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9Д17</w:t>
            </w:r>
            <w:r w:rsidRPr="004D24E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5F72AD" w:rsidRDefault="00F56AD0" w:rsidP="002049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5F72AD">
              <w:rPr>
                <w:rFonts w:ascii="Times New Roman" w:hAnsi="Times New Roman"/>
                <w:bCs/>
                <w:lang w:eastAsia="ru-RU"/>
              </w:rPr>
              <w:t>1382301,83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05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9Д17</w:t>
            </w:r>
            <w:r w:rsidRPr="004D24E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5F72AD">
              <w:rPr>
                <w:rFonts w:ascii="Times New Roman" w:hAnsi="Times New Roman"/>
                <w:bCs/>
                <w:lang w:eastAsia="ru-RU"/>
              </w:rPr>
              <w:t>1382301,83</w:t>
            </w:r>
          </w:p>
        </w:tc>
      </w:tr>
      <w:tr w:rsidR="00F56AD0" w:rsidRPr="008041F5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05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9Д17</w:t>
            </w:r>
            <w:r w:rsidRPr="004D24EB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5F72AD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5F72AD">
              <w:rPr>
                <w:rFonts w:ascii="Times New Roman" w:hAnsi="Times New Roman"/>
                <w:bCs/>
                <w:lang w:eastAsia="ru-RU"/>
              </w:rPr>
              <w:t>1382301,83</w:t>
            </w:r>
          </w:p>
        </w:tc>
      </w:tr>
      <w:tr w:rsidR="00F56AD0" w:rsidRPr="008041F5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925378,47</w:t>
            </w:r>
          </w:p>
        </w:tc>
      </w:tr>
      <w:tr w:rsidR="00F56AD0" w:rsidRPr="008041F5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19473,96</w:t>
            </w:r>
          </w:p>
        </w:tc>
      </w:tr>
      <w:tr w:rsidR="00F56AD0" w:rsidRPr="008041F5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D0" w:rsidRPr="008041F5" w:rsidRDefault="00F56AD0" w:rsidP="003C74C5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F56AD0" w:rsidRPr="004D24EB" w:rsidRDefault="00F56AD0" w:rsidP="003C74C5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19473,96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19473,96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19473,96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C74C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905904,51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460459,74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460459,74</w:t>
            </w:r>
          </w:p>
        </w:tc>
      </w:tr>
      <w:tr w:rsidR="00F56AD0" w:rsidRPr="008041F5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460459,74</w:t>
            </w:r>
          </w:p>
        </w:tc>
      </w:tr>
      <w:tr w:rsidR="00F56AD0" w:rsidRPr="008041F5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251444,77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251444,77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251444,77</w:t>
            </w:r>
          </w:p>
        </w:tc>
      </w:tr>
      <w:tr w:rsidR="00F56AD0" w:rsidRPr="008041F5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</w:t>
            </w:r>
            <w:r w:rsidRPr="004D24EB">
              <w:rPr>
                <w:rFonts w:ascii="Times New Roman" w:hAnsi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74000,00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74000,00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74000,00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353C2F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      </w:r>
          </w:p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120000,00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120000,00</w:t>
            </w:r>
          </w:p>
        </w:tc>
      </w:tr>
      <w:tr w:rsidR="00F56AD0" w:rsidRPr="008041F5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06</w:t>
            </w:r>
            <w:r w:rsidRPr="004D24EB">
              <w:rPr>
                <w:rFonts w:ascii="Times New Roman" w:hAnsi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120000,00</w:t>
            </w:r>
          </w:p>
        </w:tc>
      </w:tr>
      <w:tr w:rsidR="00F56AD0" w:rsidRPr="008041F5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6831B5">
              <w:rPr>
                <w:rFonts w:ascii="Times New Roman" w:hAnsi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6831B5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1821000,00</w:t>
            </w:r>
          </w:p>
        </w:tc>
      </w:tr>
      <w:tr w:rsidR="00F56AD0" w:rsidRPr="008041F5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1821000,00</w:t>
            </w:r>
          </w:p>
        </w:tc>
      </w:tr>
      <w:tr w:rsidR="00F56AD0" w:rsidRPr="008041F5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1821000,00</w:t>
            </w:r>
          </w:p>
        </w:tc>
      </w:tr>
      <w:tr w:rsidR="00F56AD0" w:rsidRPr="008041F5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1821000,00</w:t>
            </w:r>
          </w:p>
        </w:tc>
      </w:tr>
      <w:tr w:rsidR="00F56AD0" w:rsidRPr="008041F5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147150,00</w:t>
            </w:r>
          </w:p>
        </w:tc>
      </w:tr>
      <w:tr w:rsidR="00F56AD0" w:rsidRPr="008041F5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D24EB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70591C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147150,00</w:t>
            </w:r>
          </w:p>
        </w:tc>
      </w:tr>
      <w:tr w:rsidR="00F56AD0" w:rsidRPr="008041F5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8041F5" w:rsidRDefault="00F56AD0" w:rsidP="00353C2F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Выплата муниципальных пенсий (доплат к государственным пенсиям)</w:t>
            </w:r>
          </w:p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08</w:t>
            </w:r>
            <w:r w:rsidRPr="004D24EB">
              <w:rPr>
                <w:rFonts w:ascii="Times New Roman" w:hAnsi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147150,00</w:t>
            </w:r>
          </w:p>
        </w:tc>
      </w:tr>
      <w:tr w:rsidR="00F56AD0" w:rsidRPr="008041F5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8041F5" w:rsidRDefault="00F56AD0" w:rsidP="00353C2F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08</w:t>
            </w:r>
            <w:r w:rsidRPr="004D24EB">
              <w:rPr>
                <w:rFonts w:ascii="Times New Roman" w:hAnsi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147150,00</w:t>
            </w:r>
          </w:p>
        </w:tc>
      </w:tr>
      <w:tr w:rsidR="00F56AD0" w:rsidRPr="008041F5" w:rsidTr="0037692D">
        <w:trPr>
          <w:trHeight w:val="6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8041F5" w:rsidRDefault="00F56AD0" w:rsidP="00353C2F">
            <w:pPr>
              <w:spacing w:line="240" w:lineRule="auto"/>
              <w:rPr>
                <w:rFonts w:ascii="Times New Roman" w:hAnsi="Times New Roman"/>
              </w:rPr>
            </w:pPr>
            <w:r w:rsidRPr="008041F5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 xml:space="preserve">06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4D24EB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08</w:t>
            </w:r>
            <w:r w:rsidRPr="004D24EB">
              <w:rPr>
                <w:rFonts w:ascii="Times New Roman" w:hAnsi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4D24EB"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147150,00</w:t>
            </w:r>
          </w:p>
        </w:tc>
      </w:tr>
      <w:tr w:rsidR="00F56AD0" w:rsidRPr="008041F5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24EB">
              <w:rPr>
                <w:rFonts w:ascii="Times New Roman" w:hAnsi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AD0" w:rsidRPr="004D24EB" w:rsidRDefault="00F56AD0" w:rsidP="00353C2F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6466378,66</w:t>
            </w:r>
          </w:p>
        </w:tc>
      </w:tr>
    </w:tbl>
    <w:p w:rsidR="00F56AD0" w:rsidRDefault="00F56AD0"/>
    <w:sectPr w:rsidR="00F56AD0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0E4"/>
    <w:rsid w:val="000B0F2B"/>
    <w:rsid w:val="000C6005"/>
    <w:rsid w:val="000E1EE3"/>
    <w:rsid w:val="00126658"/>
    <w:rsid w:val="00156D9E"/>
    <w:rsid w:val="001D7A73"/>
    <w:rsid w:val="002049D0"/>
    <w:rsid w:val="0021751C"/>
    <w:rsid w:val="00237061"/>
    <w:rsid w:val="00284176"/>
    <w:rsid w:val="002844CB"/>
    <w:rsid w:val="002B5EE4"/>
    <w:rsid w:val="002D1C43"/>
    <w:rsid w:val="002D75BE"/>
    <w:rsid w:val="002F4D6A"/>
    <w:rsid w:val="00301095"/>
    <w:rsid w:val="003070E4"/>
    <w:rsid w:val="00353C2F"/>
    <w:rsid w:val="003744F3"/>
    <w:rsid w:val="0037692D"/>
    <w:rsid w:val="003A7480"/>
    <w:rsid w:val="003C2C7A"/>
    <w:rsid w:val="003C4D21"/>
    <w:rsid w:val="003C6788"/>
    <w:rsid w:val="003C74C5"/>
    <w:rsid w:val="00446786"/>
    <w:rsid w:val="00471723"/>
    <w:rsid w:val="004D24EB"/>
    <w:rsid w:val="0054696D"/>
    <w:rsid w:val="005525E8"/>
    <w:rsid w:val="0058071F"/>
    <w:rsid w:val="0059125B"/>
    <w:rsid w:val="005943C9"/>
    <w:rsid w:val="005E2A20"/>
    <w:rsid w:val="005F72AD"/>
    <w:rsid w:val="00635E56"/>
    <w:rsid w:val="006831B5"/>
    <w:rsid w:val="006C6632"/>
    <w:rsid w:val="0070013B"/>
    <w:rsid w:val="0070591C"/>
    <w:rsid w:val="00727F30"/>
    <w:rsid w:val="00767482"/>
    <w:rsid w:val="007C3312"/>
    <w:rsid w:val="007D5A00"/>
    <w:rsid w:val="008041F5"/>
    <w:rsid w:val="008133BD"/>
    <w:rsid w:val="00844939"/>
    <w:rsid w:val="008A0101"/>
    <w:rsid w:val="008C737A"/>
    <w:rsid w:val="008F7624"/>
    <w:rsid w:val="00901ED4"/>
    <w:rsid w:val="009272EF"/>
    <w:rsid w:val="00965C86"/>
    <w:rsid w:val="00974054"/>
    <w:rsid w:val="00985FDA"/>
    <w:rsid w:val="009B5E6C"/>
    <w:rsid w:val="009E451F"/>
    <w:rsid w:val="00A242D1"/>
    <w:rsid w:val="00A43093"/>
    <w:rsid w:val="00A47BED"/>
    <w:rsid w:val="00A57ABF"/>
    <w:rsid w:val="00AA6145"/>
    <w:rsid w:val="00AC156D"/>
    <w:rsid w:val="00AD1F62"/>
    <w:rsid w:val="00AD5A1F"/>
    <w:rsid w:val="00B05E54"/>
    <w:rsid w:val="00B40660"/>
    <w:rsid w:val="00B52396"/>
    <w:rsid w:val="00B562FA"/>
    <w:rsid w:val="00B83BAC"/>
    <w:rsid w:val="00B93C8C"/>
    <w:rsid w:val="00BC5148"/>
    <w:rsid w:val="00C2151C"/>
    <w:rsid w:val="00C41CC9"/>
    <w:rsid w:val="00C42DD6"/>
    <w:rsid w:val="00C62C3B"/>
    <w:rsid w:val="00CA04DC"/>
    <w:rsid w:val="00CF3917"/>
    <w:rsid w:val="00CF3999"/>
    <w:rsid w:val="00D14AE9"/>
    <w:rsid w:val="00D17EB6"/>
    <w:rsid w:val="00D3553C"/>
    <w:rsid w:val="00D43B8A"/>
    <w:rsid w:val="00D70168"/>
    <w:rsid w:val="00DC27D3"/>
    <w:rsid w:val="00E56449"/>
    <w:rsid w:val="00EA1C18"/>
    <w:rsid w:val="00EB3D20"/>
    <w:rsid w:val="00EC665C"/>
    <w:rsid w:val="00F063EF"/>
    <w:rsid w:val="00F31E13"/>
    <w:rsid w:val="00F56AD0"/>
    <w:rsid w:val="00F60184"/>
    <w:rsid w:val="00F65127"/>
    <w:rsid w:val="00FA2B1C"/>
    <w:rsid w:val="00FA303D"/>
    <w:rsid w:val="00FF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43"/>
    <w:pPr>
      <w:spacing w:line="360" w:lineRule="auto"/>
      <w:ind w:firstLine="709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883</TotalTime>
  <Pages>5</Pages>
  <Words>1242</Words>
  <Characters>7081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38</cp:revision>
  <cp:lastPrinted>2026-05-27T13:34:00Z</cp:lastPrinted>
  <dcterms:created xsi:type="dcterms:W3CDTF">2018-03-22T08:03:00Z</dcterms:created>
  <dcterms:modified xsi:type="dcterms:W3CDTF">2026-05-27T13:37:00Z</dcterms:modified>
</cp:coreProperties>
</file>